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 xml:space="preserve">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5247623C" w14:textId="219D090E" w:rsidR="009C7EB5" w:rsidRDefault="152DE45A" w:rsidP="009D4450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C7EB5" w:rsidRPr="00321339" w14:paraId="26E4F9DB" w14:textId="77777777" w:rsidTr="00783A59">
        <w:tc>
          <w:tcPr>
            <w:tcW w:w="4957" w:type="dxa"/>
            <w:shd w:val="clear" w:color="auto" w:fill="B4C6E7"/>
          </w:tcPr>
          <w:p w14:paraId="179075AF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BFF84E8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349A72F3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438B6BC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2EC717B3" w14:textId="77777777" w:rsidR="009C7EB5" w:rsidRPr="0082395E" w:rsidRDefault="009C7EB5" w:rsidP="00783A59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C7EB5" w:rsidRPr="00321339" w14:paraId="6ABCBAEF" w14:textId="77777777" w:rsidTr="00783A59">
        <w:trPr>
          <w:trHeight w:val="1042"/>
        </w:trPr>
        <w:tc>
          <w:tcPr>
            <w:tcW w:w="4957" w:type="dxa"/>
          </w:tcPr>
          <w:p w14:paraId="39521981" w14:textId="77777777" w:rsidR="009C7EB5" w:rsidRPr="0082395E" w:rsidRDefault="009C7EB5" w:rsidP="00783A59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1DA946A0" w14:textId="77777777" w:rsidR="009C7EB5" w:rsidRPr="0082395E" w:rsidRDefault="009C7EB5" w:rsidP="00783A59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stolarstwo</w:t>
            </w:r>
          </w:p>
        </w:tc>
        <w:tc>
          <w:tcPr>
            <w:tcW w:w="3969" w:type="dxa"/>
          </w:tcPr>
          <w:p w14:paraId="02073D06" w14:textId="77777777" w:rsidR="009C7EB5" w:rsidRPr="0082395E" w:rsidRDefault="009C7EB5" w:rsidP="00783A59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3CF2201D" w14:textId="4994A12A" w:rsidR="267C1C5C" w:rsidRDefault="267C1C5C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357F" w14:textId="77777777" w:rsidR="0046532E" w:rsidRDefault="0046532E">
      <w:r>
        <w:separator/>
      </w:r>
    </w:p>
  </w:endnote>
  <w:endnote w:type="continuationSeparator" w:id="0">
    <w:p w14:paraId="1698CC0C" w14:textId="77777777" w:rsidR="0046532E" w:rsidRDefault="0046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415C1" w14:textId="77777777" w:rsidR="0046532E" w:rsidRDefault="0046532E">
      <w:r>
        <w:separator/>
      </w:r>
    </w:p>
  </w:footnote>
  <w:footnote w:type="continuationSeparator" w:id="0">
    <w:p w14:paraId="717AB1A9" w14:textId="77777777" w:rsidR="0046532E" w:rsidRDefault="00465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6532E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D4450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CEE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